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441" w:rsidRPr="00280441" w:rsidRDefault="00280441" w:rsidP="00280441">
      <w:pPr>
        <w:pStyle w:val="Heading1"/>
      </w:pPr>
      <w:r w:rsidRPr="00280441">
        <w:t>Bidder Information Form</w:t>
      </w:r>
    </w:p>
    <w:p w:rsidR="00280441" w:rsidRDefault="00280441" w:rsidP="00280441">
      <w:pPr>
        <w:spacing w:before="0" w:after="0" w:line="283" w:lineRule="auto"/>
      </w:pPr>
      <w:r>
        <w:t xml:space="preserve">Tender </w:t>
      </w:r>
      <w:proofErr w:type="gramStart"/>
      <w:r>
        <w:t>For:</w:t>
      </w:r>
      <w:proofErr w:type="gramEnd"/>
      <w:r>
        <w:t xml:space="preserve"> </w:t>
      </w:r>
      <w:r>
        <w:tab/>
      </w:r>
      <w:r>
        <w:tab/>
      </w:r>
      <w:r w:rsidR="00BD544E">
        <w:t xml:space="preserve">Framework for the </w:t>
      </w:r>
      <w:bookmarkStart w:id="0" w:name="_GoBack"/>
      <w:bookmarkEnd w:id="0"/>
      <w:r w:rsidR="008F7627">
        <w:t>Supply and</w:t>
      </w:r>
      <w:r w:rsidR="00907C5C">
        <w:t xml:space="preserve"> Delivery of an </w:t>
      </w:r>
      <w:r w:rsidR="00922F73">
        <w:t>NIR Conveyor Curing S</w:t>
      </w:r>
      <w:r w:rsidR="00907C5C" w:rsidRPr="00907C5C">
        <w:t>ystem</w:t>
      </w:r>
    </w:p>
    <w:p w:rsidR="00E432B2" w:rsidRDefault="00280441" w:rsidP="00280441">
      <w:pPr>
        <w:spacing w:before="0" w:after="0" w:line="283" w:lineRule="auto"/>
      </w:pPr>
      <w:r>
        <w:t xml:space="preserve">Tender Ref number: </w:t>
      </w:r>
      <w:r>
        <w:tab/>
      </w:r>
      <w:r w:rsidR="008F7627" w:rsidRPr="008F7627">
        <w:t>1591</w:t>
      </w:r>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Address :</w:t>
            </w:r>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EE3" w:rsidRDefault="00C35EE3" w:rsidP="00BD4076">
      <w:pPr>
        <w:spacing w:before="0" w:after="0" w:line="240" w:lineRule="auto"/>
      </w:pPr>
      <w:r>
        <w:separator/>
      </w:r>
    </w:p>
  </w:endnote>
  <w:endnote w:type="continuationSeparator" w:id="0">
    <w:p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EE3" w:rsidRDefault="00C35EE3" w:rsidP="00BD4076">
      <w:pPr>
        <w:spacing w:before="0" w:after="0" w:line="240" w:lineRule="auto"/>
      </w:pPr>
      <w:r>
        <w:separator/>
      </w:r>
    </w:p>
  </w:footnote>
  <w:footnote w:type="continuationSeparator" w:id="0">
    <w:p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8F7627"/>
    <w:rsid w:val="00907C5C"/>
    <w:rsid w:val="0091136B"/>
    <w:rsid w:val="00922F73"/>
    <w:rsid w:val="0095236E"/>
    <w:rsid w:val="00954713"/>
    <w:rsid w:val="009567F4"/>
    <w:rsid w:val="009844A2"/>
    <w:rsid w:val="009D0EC2"/>
    <w:rsid w:val="009E1D1E"/>
    <w:rsid w:val="00B644D7"/>
    <w:rsid w:val="00B724E8"/>
    <w:rsid w:val="00B72E73"/>
    <w:rsid w:val="00BD4076"/>
    <w:rsid w:val="00BD544E"/>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2E0F9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1E682-061A-443A-924A-BBAD0F34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7</TotalTime>
  <Pages>4</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6</cp:revision>
  <cp:lastPrinted>2019-04-08T12:19:00Z</cp:lastPrinted>
  <dcterms:created xsi:type="dcterms:W3CDTF">2019-11-15T12:21:00Z</dcterms:created>
  <dcterms:modified xsi:type="dcterms:W3CDTF">2020-01-21T13:29:00Z</dcterms:modified>
</cp:coreProperties>
</file>